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CC448E" w14:textId="1767C81B" w:rsidR="00E073D4" w:rsidRDefault="007369C2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369C2">
        <w:rPr>
          <w:b/>
          <w:noProof/>
          <w:sz w:val="24"/>
        </w:rPr>
        <w:t>3GPP TSG-SA5 Meeting #165</w:t>
      </w:r>
      <w:r w:rsidR="00E073D4">
        <w:rPr>
          <w:b/>
          <w:i/>
          <w:noProof/>
          <w:sz w:val="28"/>
        </w:rPr>
        <w:tab/>
      </w:r>
      <w:r w:rsidR="00E073D4" w:rsidRPr="00A66300">
        <w:rPr>
          <w:b/>
          <w:i/>
          <w:noProof/>
          <w:sz w:val="28"/>
        </w:rPr>
        <w:t>S5-2</w:t>
      </w:r>
      <w:r>
        <w:rPr>
          <w:b/>
          <w:i/>
          <w:noProof/>
          <w:sz w:val="28"/>
        </w:rPr>
        <w:t>6</w:t>
      </w:r>
      <w:r w:rsidR="005D5D25" w:rsidRPr="005D5D25">
        <w:rPr>
          <w:b/>
          <w:i/>
          <w:noProof/>
          <w:sz w:val="28"/>
        </w:rPr>
        <w:t>0483</w:t>
      </w:r>
    </w:p>
    <w:p w14:paraId="6F6EBB6C" w14:textId="7054959F" w:rsidR="00E073D4" w:rsidRPr="00DA53A0" w:rsidRDefault="007369C2" w:rsidP="00E073D4">
      <w:pPr>
        <w:pStyle w:val="Header"/>
        <w:rPr>
          <w:sz w:val="22"/>
          <w:szCs w:val="22"/>
        </w:rPr>
      </w:pPr>
      <w:r w:rsidRPr="007369C2">
        <w:rPr>
          <w:sz w:val="24"/>
        </w:rPr>
        <w:t>Goa, India, 09 - 13 February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bookmarkStart w:id="0" w:name="_GoBack"/>
      <w:bookmarkEnd w:id="0"/>
    </w:p>
    <w:p w14:paraId="760E58CC" w14:textId="45FC2355" w:rsidR="007369C2" w:rsidRDefault="00C022E3" w:rsidP="007369C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369C2">
        <w:rPr>
          <w:rFonts w:ascii="Arial" w:hAnsi="Arial"/>
          <w:b/>
          <w:lang w:val="en-US"/>
        </w:rPr>
        <w:t>ZTE Corporation</w:t>
      </w:r>
    </w:p>
    <w:p w14:paraId="2C458A19" w14:textId="39D2B00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66300">
        <w:rPr>
          <w:rFonts w:ascii="Arial" w:hAnsi="Arial" w:cs="Arial"/>
          <w:b/>
        </w:rPr>
        <w:t xml:space="preserve">TR </w:t>
      </w:r>
      <w:r w:rsidR="008C333F">
        <w:rPr>
          <w:rFonts w:ascii="Arial" w:hAnsi="Arial" w:cs="Arial"/>
          <w:b/>
        </w:rPr>
        <w:t>28.8</w:t>
      </w:r>
      <w:r w:rsidR="007369C2">
        <w:rPr>
          <w:rFonts w:ascii="Arial" w:hAnsi="Arial" w:cs="Arial"/>
          <w:b/>
        </w:rPr>
        <w:t>95</w:t>
      </w:r>
      <w:r w:rsidR="008C333F">
        <w:rPr>
          <w:rFonts w:ascii="Arial" w:hAnsi="Arial" w:cs="Arial"/>
          <w:b/>
        </w:rPr>
        <w:t xml:space="preserve"> </w:t>
      </w:r>
      <w:r w:rsidR="00A66300">
        <w:rPr>
          <w:rFonts w:ascii="Arial" w:hAnsi="Arial" w:cs="Arial"/>
          <w:b/>
        </w:rPr>
        <w:t xml:space="preserve">v0.0.0 </w:t>
      </w:r>
      <w:r w:rsidR="008C333F">
        <w:rPr>
          <w:rFonts w:ascii="Arial" w:hAnsi="Arial" w:cs="Arial"/>
          <w:b/>
        </w:rPr>
        <w:t>skeleton</w:t>
      </w:r>
    </w:p>
    <w:p w14:paraId="02CFB229" w14:textId="60F63D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8F29C8">
        <w:rPr>
          <w:rFonts w:ascii="Arial" w:hAnsi="Arial"/>
          <w:b/>
        </w:rPr>
        <w:t>Approval</w:t>
      </w:r>
    </w:p>
    <w:p w14:paraId="74F27089" w14:textId="1167611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C333F" w:rsidRPr="008C333F">
        <w:rPr>
          <w:rFonts w:ascii="Arial" w:hAnsi="Arial"/>
          <w:b/>
        </w:rPr>
        <w:t>6.20.</w:t>
      </w:r>
      <w:r w:rsidR="001A25C9">
        <w:rPr>
          <w:rFonts w:ascii="Arial" w:hAnsi="Arial"/>
          <w:b/>
        </w:rPr>
        <w:t>1</w:t>
      </w:r>
      <w:r w:rsidR="007369C2">
        <w:rPr>
          <w:rFonts w:ascii="Arial" w:hAnsi="Arial"/>
          <w:b/>
        </w:rPr>
        <w:t>8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3BFDC47A" w:rsidR="00C022E3" w:rsidRDefault="008C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To </w:t>
      </w:r>
      <w:r w:rsidR="008F29C8">
        <w:rPr>
          <w:b/>
          <w:i/>
        </w:rPr>
        <w:t>approve</w:t>
      </w:r>
      <w:r>
        <w:rPr>
          <w:b/>
          <w:i/>
        </w:rPr>
        <w:t xml:space="preserve"> the skeleton for 28.</w:t>
      </w:r>
      <w:r w:rsidR="007369C2">
        <w:rPr>
          <w:b/>
          <w:i/>
        </w:rPr>
        <w:t>895</w:t>
      </w:r>
      <w:r w:rsidR="007C7905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34AE8990" w:rsidR="00C022E3" w:rsidRPr="008C333F" w:rsidRDefault="008C333F">
      <w:pPr>
        <w:pStyle w:val="Reference"/>
      </w:pPr>
      <w:r w:rsidRPr="008C333F">
        <w:t>None.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65C333D" w14:textId="51FEDA56" w:rsidR="00C022E3" w:rsidRPr="008C333F" w:rsidRDefault="008C333F">
      <w:pPr>
        <w:rPr>
          <w:iCs/>
        </w:rPr>
      </w:pPr>
      <w:r>
        <w:rPr>
          <w:iCs/>
        </w:rPr>
        <w:t xml:space="preserve">To </w:t>
      </w:r>
      <w:r w:rsidR="008F29C8">
        <w:rPr>
          <w:iCs/>
        </w:rPr>
        <w:t>approve</w:t>
      </w:r>
      <w:r>
        <w:rPr>
          <w:iCs/>
        </w:rPr>
        <w:t xml:space="preserve"> the uploaded skeleton for 28.8</w:t>
      </w:r>
      <w:r w:rsidR="007369C2">
        <w:rPr>
          <w:iCs/>
        </w:rPr>
        <w:t>95</w:t>
      </w:r>
      <w:r w:rsidR="007C7905">
        <w:rPr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6971631" w14:textId="0692368A" w:rsidR="00C022E3" w:rsidRPr="008C333F" w:rsidRDefault="008C333F">
      <w:pPr>
        <w:rPr>
          <w:iCs/>
        </w:rPr>
      </w:pPr>
      <w:r>
        <w:rPr>
          <w:iCs/>
        </w:rPr>
        <w:t>See attachment.</w:t>
      </w:r>
    </w:p>
    <w:sectPr w:rsidR="00C022E3" w:rsidRPr="008C333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8733AA" w14:textId="77777777" w:rsidR="00E97553" w:rsidRDefault="00E97553">
      <w:r>
        <w:separator/>
      </w:r>
    </w:p>
  </w:endnote>
  <w:endnote w:type="continuationSeparator" w:id="0">
    <w:p w14:paraId="2FCFE507" w14:textId="77777777" w:rsidR="00E97553" w:rsidRDefault="00E97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1D7FAC" w14:textId="77777777" w:rsidR="00E97553" w:rsidRDefault="00E97553">
      <w:r>
        <w:separator/>
      </w:r>
    </w:p>
  </w:footnote>
  <w:footnote w:type="continuationSeparator" w:id="0">
    <w:p w14:paraId="396DBA90" w14:textId="77777777" w:rsidR="00E97553" w:rsidRDefault="00E975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6222D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152C8"/>
    <w:rsid w:val="001343B4"/>
    <w:rsid w:val="00147E06"/>
    <w:rsid w:val="00162676"/>
    <w:rsid w:val="00173FA3"/>
    <w:rsid w:val="00184B6F"/>
    <w:rsid w:val="001861E5"/>
    <w:rsid w:val="001969DA"/>
    <w:rsid w:val="00197930"/>
    <w:rsid w:val="001A25C9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31664"/>
    <w:rsid w:val="00233BD8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F52B2"/>
    <w:rsid w:val="0041632F"/>
    <w:rsid w:val="00424E78"/>
    <w:rsid w:val="00440414"/>
    <w:rsid w:val="004558E9"/>
    <w:rsid w:val="0045777E"/>
    <w:rsid w:val="00495E75"/>
    <w:rsid w:val="004B3753"/>
    <w:rsid w:val="004C31D2"/>
    <w:rsid w:val="004D55C2"/>
    <w:rsid w:val="004F0E5C"/>
    <w:rsid w:val="004F58D4"/>
    <w:rsid w:val="004F5A0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B0966"/>
    <w:rsid w:val="005B795D"/>
    <w:rsid w:val="005D5D25"/>
    <w:rsid w:val="005F2B48"/>
    <w:rsid w:val="00610508"/>
    <w:rsid w:val="00613820"/>
    <w:rsid w:val="00630609"/>
    <w:rsid w:val="00633ADE"/>
    <w:rsid w:val="00645C90"/>
    <w:rsid w:val="00652248"/>
    <w:rsid w:val="00657B80"/>
    <w:rsid w:val="00675B3C"/>
    <w:rsid w:val="0069495C"/>
    <w:rsid w:val="006D340A"/>
    <w:rsid w:val="00715A1D"/>
    <w:rsid w:val="007369C2"/>
    <w:rsid w:val="00760BB0"/>
    <w:rsid w:val="0076157A"/>
    <w:rsid w:val="00784593"/>
    <w:rsid w:val="007A00EF"/>
    <w:rsid w:val="007B19EA"/>
    <w:rsid w:val="007C0A2D"/>
    <w:rsid w:val="007C27B0"/>
    <w:rsid w:val="007C7905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C333F"/>
    <w:rsid w:val="008D191D"/>
    <w:rsid w:val="008F29C8"/>
    <w:rsid w:val="008F5F33"/>
    <w:rsid w:val="0091046A"/>
    <w:rsid w:val="00924155"/>
    <w:rsid w:val="00926ABD"/>
    <w:rsid w:val="009326E1"/>
    <w:rsid w:val="00947F4E"/>
    <w:rsid w:val="00966D47"/>
    <w:rsid w:val="00992312"/>
    <w:rsid w:val="009A45F7"/>
    <w:rsid w:val="009C0DED"/>
    <w:rsid w:val="009D53AD"/>
    <w:rsid w:val="00A004B4"/>
    <w:rsid w:val="00A013A5"/>
    <w:rsid w:val="00A117D5"/>
    <w:rsid w:val="00A20ED6"/>
    <w:rsid w:val="00A37D7F"/>
    <w:rsid w:val="00A44668"/>
    <w:rsid w:val="00A46410"/>
    <w:rsid w:val="00A57688"/>
    <w:rsid w:val="00A6313B"/>
    <w:rsid w:val="00A66300"/>
    <w:rsid w:val="00A82A07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1472D"/>
    <w:rsid w:val="00C22D17"/>
    <w:rsid w:val="00C26BB2"/>
    <w:rsid w:val="00C30C26"/>
    <w:rsid w:val="00C34FAC"/>
    <w:rsid w:val="00C403CD"/>
    <w:rsid w:val="00C4095A"/>
    <w:rsid w:val="00C4712D"/>
    <w:rsid w:val="00C555C9"/>
    <w:rsid w:val="00C94F55"/>
    <w:rsid w:val="00CA7D62"/>
    <w:rsid w:val="00CB07A8"/>
    <w:rsid w:val="00CD4A57"/>
    <w:rsid w:val="00D146F1"/>
    <w:rsid w:val="00D33604"/>
    <w:rsid w:val="00D35C18"/>
    <w:rsid w:val="00D366C4"/>
    <w:rsid w:val="00D37460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30155"/>
    <w:rsid w:val="00E67ABE"/>
    <w:rsid w:val="00E82D8D"/>
    <w:rsid w:val="00E91FE1"/>
    <w:rsid w:val="00E97553"/>
    <w:rsid w:val="00EA5E95"/>
    <w:rsid w:val="00EA6E70"/>
    <w:rsid w:val="00ED4954"/>
    <w:rsid w:val="00ED5A43"/>
    <w:rsid w:val="00EE0943"/>
    <w:rsid w:val="00EE33A2"/>
    <w:rsid w:val="00F20168"/>
    <w:rsid w:val="00F526B6"/>
    <w:rsid w:val="00F65380"/>
    <w:rsid w:val="00F67A1C"/>
    <w:rsid w:val="00F7493F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46703.A2563053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ZTE202602</cp:lastModifiedBy>
  <cp:revision>9</cp:revision>
  <cp:lastPrinted>1900-01-01T05:00:00Z</cp:lastPrinted>
  <dcterms:created xsi:type="dcterms:W3CDTF">2025-08-13T17:45:00Z</dcterms:created>
  <dcterms:modified xsi:type="dcterms:W3CDTF">2026-01-30T19:17:00Z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